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Pr="004974CB" w:rsidRDefault="002D582D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5" o:title=""/>
          </v:shape>
          <o:OLEObject Type="Embed" ProgID="Word.Picture.8" ShapeID="_x0000_s1026" DrawAspect="Content" ObjectID="_1649414115" r:id="rId6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3B2D51" w:rsidRDefault="00EC27F2" w:rsidP="00EC27F2">
      <w:pPr>
        <w:jc w:val="center"/>
      </w:pPr>
      <w:r>
        <w:rPr>
          <w:rFonts w:ascii="Comic Sans MS" w:hAnsi="Comic Sans MS"/>
          <w:b/>
          <w:color w:val="00B050"/>
        </w:rPr>
        <w:t>Remember to check My Maths and SPAG.com. There are some tasks we set last term and some new ones for you to look at too.</w:t>
      </w:r>
    </w:p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2268"/>
        <w:gridCol w:w="7655"/>
      </w:tblGrid>
      <w:tr w:rsidR="002A17D3" w:rsidRPr="002A17D3" w:rsidTr="002A17D3">
        <w:trPr>
          <w:trHeight w:val="535"/>
        </w:trPr>
        <w:tc>
          <w:tcPr>
            <w:tcW w:w="9923" w:type="dxa"/>
            <w:gridSpan w:val="2"/>
            <w:vAlign w:val="center"/>
          </w:tcPr>
          <w:p w:rsidR="002A17D3" w:rsidRPr="002A17D3" w:rsidRDefault="00B04A8E" w:rsidP="006D63BD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Monday 27</w:t>
            </w:r>
            <w:r w:rsidR="00C746F5" w:rsidRPr="00C746F5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C746F5">
              <w:rPr>
                <w:rFonts w:ascii="Comic Sans MS" w:hAnsi="Comic Sans MS"/>
                <w:sz w:val="32"/>
              </w:rPr>
              <w:t xml:space="preserve"> April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857560" w:rsidRPr="002A17D3" w:rsidTr="00B6181D">
        <w:trPr>
          <w:trHeight w:val="1265"/>
        </w:trPr>
        <w:tc>
          <w:tcPr>
            <w:tcW w:w="2268" w:type="dxa"/>
          </w:tcPr>
          <w:p w:rsidR="003B2D51" w:rsidRDefault="003B2D51" w:rsidP="008C6901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  <w:p w:rsidR="00B04A8E" w:rsidRPr="002A17D3" w:rsidRDefault="00B04A8E" w:rsidP="008C6901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52969BA8">
                  <wp:extent cx="731520" cy="487680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1520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2A17D3" w:rsidRPr="002A17D3" w:rsidRDefault="003B2D51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:rsidR="003B2D51" w:rsidRP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A</w:t>
            </w:r>
            <w:r w:rsidR="003B2D51" w:rsidRPr="002A17D3">
              <w:rPr>
                <w:rFonts w:ascii="Comic Sans MS" w:hAnsi="Comic Sans MS"/>
                <w:sz w:val="24"/>
              </w:rPr>
              <w:t xml:space="preserve"> </w:t>
            </w:r>
            <w:r w:rsidR="00B04A8E" w:rsidRPr="002A17D3">
              <w:rPr>
                <w:rFonts w:ascii="Comic Sans MS" w:hAnsi="Comic Sans MS"/>
                <w:sz w:val="24"/>
              </w:rPr>
              <w:t>30-minute</w:t>
            </w:r>
            <w:r w:rsidR="003B2D51" w:rsidRPr="002A17D3">
              <w:rPr>
                <w:rFonts w:ascii="Comic Sans MS" w:hAnsi="Comic Sans MS"/>
                <w:sz w:val="24"/>
              </w:rPr>
              <w:t xml:space="preserve">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</w:tc>
      </w:tr>
      <w:tr w:rsidR="00857560" w:rsidRPr="002A17D3" w:rsidTr="00B6181D">
        <w:trPr>
          <w:trHeight w:val="1265"/>
        </w:trPr>
        <w:tc>
          <w:tcPr>
            <w:tcW w:w="2268" w:type="dxa"/>
          </w:tcPr>
          <w:p w:rsidR="00593490" w:rsidRDefault="00593490" w:rsidP="008C6901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9.30 – 10.00</w:t>
            </w:r>
          </w:p>
          <w:p w:rsidR="008C6901" w:rsidRDefault="008C6901" w:rsidP="003B2D51">
            <w:pPr>
              <w:rPr>
                <w:rFonts w:ascii="Comic Sans MS" w:hAnsi="Comic Sans MS"/>
                <w:b/>
                <w:sz w:val="24"/>
              </w:rPr>
            </w:pPr>
          </w:p>
          <w:p w:rsidR="008C6901" w:rsidRPr="002A17D3" w:rsidRDefault="008C6901" w:rsidP="008C6901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0D7CACB8">
                  <wp:extent cx="939165" cy="603250"/>
                  <wp:effectExtent l="0" t="0" r="0" b="635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165" cy="603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593490" w:rsidRDefault="00593490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593490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Spellings</w:t>
            </w:r>
          </w:p>
          <w:p w:rsidR="00593490" w:rsidRDefault="00593490" w:rsidP="0059349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Spellings </w:t>
            </w:r>
            <w:r w:rsidR="004A008A">
              <w:rPr>
                <w:rFonts w:ascii="Comic Sans MS" w:hAnsi="Comic Sans MS"/>
                <w:sz w:val="24"/>
                <w:szCs w:val="24"/>
              </w:rPr>
              <w:t>for this week are in the folder ‘27.4.20 - Week 2 Spellings.’</w:t>
            </w:r>
          </w:p>
          <w:p w:rsidR="00857560" w:rsidRDefault="00857560" w:rsidP="0059349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A008A" w:rsidRDefault="004A008A" w:rsidP="0059349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Look at the PowerPoint and focus on </w:t>
            </w:r>
            <w:r w:rsidRPr="00016B23">
              <w:rPr>
                <w:rFonts w:ascii="Comic Sans MS" w:hAnsi="Comic Sans MS"/>
                <w:b/>
                <w:sz w:val="24"/>
                <w:szCs w:val="24"/>
              </w:rPr>
              <w:t>slide 3</w:t>
            </w:r>
            <w:r w:rsidR="00016B23">
              <w:rPr>
                <w:rFonts w:ascii="Comic Sans MS" w:hAnsi="Comic Sans MS"/>
                <w:sz w:val="24"/>
                <w:szCs w:val="24"/>
              </w:rPr>
              <w:t xml:space="preserve">. Read each word </w:t>
            </w:r>
            <w:r>
              <w:rPr>
                <w:rFonts w:ascii="Comic Sans MS" w:hAnsi="Comic Sans MS"/>
                <w:sz w:val="24"/>
                <w:szCs w:val="24"/>
              </w:rPr>
              <w:t xml:space="preserve">aloud and listen for the short </w:t>
            </w:r>
            <w:r w:rsidR="00016B23">
              <w:rPr>
                <w:rFonts w:ascii="Comic Sans MS" w:hAnsi="Comic Sans MS"/>
                <w:sz w:val="24"/>
                <w:szCs w:val="24"/>
              </w:rPr>
              <w:t xml:space="preserve">‘u’ </w:t>
            </w:r>
            <w:r>
              <w:rPr>
                <w:rFonts w:ascii="Comic Sans MS" w:hAnsi="Comic Sans MS"/>
                <w:sz w:val="24"/>
                <w:szCs w:val="24"/>
              </w:rPr>
              <w:t>vowel sound.</w:t>
            </w:r>
          </w:p>
          <w:p w:rsidR="00857560" w:rsidRDefault="00857560" w:rsidP="0059349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93490" w:rsidRDefault="00016B23" w:rsidP="00593490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Try writing the spellings</w:t>
            </w:r>
            <w:r w:rsidR="00593490">
              <w:rPr>
                <w:rFonts w:ascii="Comic Sans MS" w:hAnsi="Comic Sans MS"/>
                <w:sz w:val="24"/>
                <w:szCs w:val="24"/>
              </w:rPr>
              <w:t xml:space="preserve"> in paint or in felt tip using rainbow colours (one colour for each letter). </w:t>
            </w:r>
          </w:p>
          <w:p w:rsidR="00857560" w:rsidRDefault="00857560" w:rsidP="00593490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57560" w:rsidRPr="00593490" w:rsidRDefault="00593490" w:rsidP="00857560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Remember</w:t>
            </w:r>
            <w:r w:rsidR="003034C7">
              <w:rPr>
                <w:rFonts w:ascii="Comic Sans MS" w:hAnsi="Comic Sans MS"/>
                <w:b/>
                <w:sz w:val="24"/>
                <w:szCs w:val="24"/>
              </w:rPr>
              <w:t>,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4A008A">
              <w:rPr>
                <w:rFonts w:ascii="Comic Sans MS" w:hAnsi="Comic Sans MS"/>
                <w:sz w:val="24"/>
                <w:szCs w:val="24"/>
              </w:rPr>
              <w:t>the rule this week is a short ‘u’ sound spelt with an ‘o’.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4A008A">
              <w:rPr>
                <w:rFonts w:ascii="Comic Sans MS" w:hAnsi="Comic Sans MS"/>
                <w:sz w:val="24"/>
                <w:szCs w:val="24"/>
              </w:rPr>
              <w:t xml:space="preserve">So listen for that sound and </w:t>
            </w:r>
            <w:r>
              <w:rPr>
                <w:rFonts w:ascii="Comic Sans MS" w:hAnsi="Comic Sans MS"/>
                <w:sz w:val="24"/>
                <w:szCs w:val="24"/>
              </w:rPr>
              <w:t xml:space="preserve">break the rest of the word down to hear the </w:t>
            </w:r>
            <w:r w:rsidR="004A008A">
              <w:rPr>
                <w:rFonts w:ascii="Comic Sans MS" w:hAnsi="Comic Sans MS"/>
                <w:sz w:val="24"/>
                <w:szCs w:val="24"/>
              </w:rPr>
              <w:t xml:space="preserve">rest of the </w:t>
            </w:r>
            <w:r>
              <w:rPr>
                <w:rFonts w:ascii="Comic Sans MS" w:hAnsi="Comic Sans MS"/>
                <w:sz w:val="24"/>
                <w:szCs w:val="24"/>
              </w:rPr>
              <w:t>sounds.</w:t>
            </w:r>
          </w:p>
        </w:tc>
      </w:tr>
      <w:tr w:rsidR="00857560" w:rsidRPr="002A17D3" w:rsidTr="00C746F5">
        <w:trPr>
          <w:trHeight w:val="990"/>
        </w:trPr>
        <w:tc>
          <w:tcPr>
            <w:tcW w:w="2268" w:type="dxa"/>
          </w:tcPr>
          <w:p w:rsidR="003B2D51" w:rsidRDefault="00593490" w:rsidP="008C6901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</w:t>
            </w:r>
            <w:r w:rsidR="003B2D51" w:rsidRPr="002A17D3">
              <w:rPr>
                <w:rFonts w:ascii="Comic Sans MS" w:hAnsi="Comic Sans MS"/>
                <w:b/>
                <w:sz w:val="24"/>
              </w:rPr>
              <w:t xml:space="preserve"> – </w:t>
            </w:r>
            <w:r w:rsidR="00B6181D">
              <w:rPr>
                <w:rFonts w:ascii="Comic Sans MS" w:hAnsi="Comic Sans MS"/>
                <w:b/>
                <w:sz w:val="24"/>
              </w:rPr>
              <w:t>11am</w:t>
            </w:r>
          </w:p>
          <w:p w:rsidR="005C295F" w:rsidRDefault="005C295F" w:rsidP="008C6901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8A45E9" w:rsidRPr="002A17D3" w:rsidRDefault="005C295F" w:rsidP="008C6901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052B5ECE">
                  <wp:extent cx="1036320" cy="103632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6320" cy="10363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F54ABB" w:rsidRDefault="00847AE8" w:rsidP="00F54ABB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English</w:t>
            </w:r>
          </w:p>
          <w:p w:rsidR="005C295F" w:rsidRDefault="005C295F" w:rsidP="005C29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Today we are going to be looking at the Green Cross Code and what this means. </w:t>
            </w:r>
          </w:p>
          <w:p w:rsidR="00857560" w:rsidRDefault="00857560" w:rsidP="005C29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C295F" w:rsidRDefault="005C295F" w:rsidP="005C295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Have a go at the reading comprehension to find out more information about what the Green Cross Code is and why it is important. </w:t>
            </w:r>
          </w:p>
          <w:p w:rsidR="005C295F" w:rsidRDefault="005C295F" w:rsidP="005C295F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57560" w:rsidRPr="005C295F" w:rsidRDefault="005C295F" w:rsidP="0085756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Work through the PowerPoint titled </w:t>
            </w:r>
            <w:r w:rsidR="00857560">
              <w:rPr>
                <w:rFonts w:ascii="Comic Sans MS" w:hAnsi="Comic Sans MS"/>
                <w:sz w:val="24"/>
                <w:szCs w:val="24"/>
              </w:rPr>
              <w:t xml:space="preserve">’27.4.20 – English’ </w:t>
            </w:r>
            <w:r>
              <w:rPr>
                <w:rFonts w:ascii="Comic Sans MS" w:hAnsi="Comic Sans MS"/>
                <w:sz w:val="24"/>
                <w:szCs w:val="24"/>
              </w:rPr>
              <w:t xml:space="preserve">for </w:t>
            </w:r>
            <w:r w:rsidR="00857560">
              <w:rPr>
                <w:rFonts w:ascii="Comic Sans MS" w:hAnsi="Comic Sans MS"/>
                <w:sz w:val="24"/>
                <w:szCs w:val="24"/>
              </w:rPr>
              <w:t>today’s lesson and more detail about the</w:t>
            </w:r>
            <w:r>
              <w:rPr>
                <w:rFonts w:ascii="Comic Sans MS" w:hAnsi="Comic Sans MS"/>
                <w:sz w:val="24"/>
                <w:szCs w:val="24"/>
              </w:rPr>
              <w:t xml:space="preserve"> activity</w:t>
            </w:r>
            <w:r w:rsidR="00857560">
              <w:rPr>
                <w:rFonts w:ascii="Comic Sans MS" w:hAnsi="Comic Sans MS"/>
                <w:sz w:val="24"/>
                <w:szCs w:val="24"/>
              </w:rPr>
              <w:t xml:space="preserve"> to complete</w:t>
            </w:r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</w:tr>
      <w:tr w:rsidR="00857560" w:rsidRPr="002A17D3" w:rsidTr="00B6181D">
        <w:trPr>
          <w:trHeight w:val="980"/>
        </w:trPr>
        <w:tc>
          <w:tcPr>
            <w:tcW w:w="2268" w:type="dxa"/>
          </w:tcPr>
          <w:p w:rsidR="003B2D51" w:rsidRDefault="00B6181D" w:rsidP="008C6901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11.15 – 12.15pm</w:t>
            </w:r>
          </w:p>
          <w:p w:rsidR="00857560" w:rsidRDefault="00857560" w:rsidP="008C6901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857560" w:rsidRDefault="00857560" w:rsidP="008C6901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857560" w:rsidRPr="002A17D3" w:rsidRDefault="00857560" w:rsidP="008C6901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lang w:eastAsia="en-GB"/>
              </w:rPr>
              <w:drawing>
                <wp:inline distT="0" distB="0" distL="0" distR="0" wp14:anchorId="7B2D2676" wp14:editId="7CE7F82D">
                  <wp:extent cx="1038610" cy="809625"/>
                  <wp:effectExtent l="0" t="0" r="9525" b="0"/>
                  <wp:docPr id="3" name="Picture 3" descr="C:\Users\kjones\AppData\Local\Microsoft\Windows\INetCache\Content.MSO\8A19F988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jones\AppData\Local\Microsoft\Windows\INetCache\Content.MSO\8A19F988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7775" cy="840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3B2D51" w:rsidRDefault="00847AE8" w:rsidP="00B6181D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Maths</w:t>
            </w:r>
          </w:p>
          <w:p w:rsidR="00B56D76" w:rsidRDefault="00B56D76" w:rsidP="00B6181D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This week we shall be spending three days looking at place value.</w:t>
            </w:r>
          </w:p>
          <w:p w:rsidR="00857560" w:rsidRDefault="00857560" w:rsidP="00B6181D">
            <w:pPr>
              <w:rPr>
                <w:rFonts w:ascii="Comic Sans MS" w:hAnsi="Comic Sans MS"/>
                <w:sz w:val="24"/>
              </w:rPr>
            </w:pPr>
          </w:p>
          <w:p w:rsidR="00B56D76" w:rsidRDefault="00B56D76" w:rsidP="00B6181D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Therefore, it is all about number and where each digit is placed and what its value is.</w:t>
            </w:r>
          </w:p>
          <w:p w:rsidR="00857560" w:rsidRDefault="00857560" w:rsidP="00B6181D">
            <w:pPr>
              <w:rPr>
                <w:rFonts w:ascii="Comic Sans MS" w:hAnsi="Comic Sans MS"/>
                <w:sz w:val="24"/>
              </w:rPr>
            </w:pPr>
          </w:p>
          <w:p w:rsidR="00B56D76" w:rsidRDefault="00B56D76" w:rsidP="00B6181D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Have a look today at the PowerPoint. It is labelled 27.4.20 – Maths – Day1</w:t>
            </w:r>
          </w:p>
          <w:p w:rsidR="00857560" w:rsidRDefault="00857560" w:rsidP="00B6181D">
            <w:pPr>
              <w:rPr>
                <w:rFonts w:ascii="Comic Sans MS" w:hAnsi="Comic Sans MS"/>
                <w:sz w:val="24"/>
              </w:rPr>
            </w:pPr>
          </w:p>
          <w:p w:rsidR="00857560" w:rsidRPr="00B56D76" w:rsidRDefault="00857560" w:rsidP="00B6181D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There are some activities suggested and a challenge if you want that extra stretch today!</w:t>
            </w:r>
          </w:p>
        </w:tc>
      </w:tr>
      <w:tr w:rsidR="00857560" w:rsidRPr="002A17D3" w:rsidTr="00C746F5">
        <w:trPr>
          <w:trHeight w:val="835"/>
        </w:trPr>
        <w:tc>
          <w:tcPr>
            <w:tcW w:w="2268" w:type="dxa"/>
          </w:tcPr>
          <w:p w:rsidR="003B2D51" w:rsidRDefault="003B2D51" w:rsidP="008C6901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L</w:t>
            </w:r>
            <w:r w:rsidR="00B6181D">
              <w:rPr>
                <w:rFonts w:ascii="Comic Sans MS" w:hAnsi="Comic Sans MS"/>
                <w:b/>
                <w:sz w:val="24"/>
              </w:rPr>
              <w:t>unchtime!</w:t>
            </w:r>
          </w:p>
          <w:p w:rsidR="00857560" w:rsidRPr="002A17D3" w:rsidRDefault="00857560" w:rsidP="008C6901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lang w:eastAsia="en-GB"/>
              </w:rPr>
              <w:drawing>
                <wp:inline distT="0" distB="0" distL="0" distR="0" wp14:anchorId="23420B76" wp14:editId="0A26E382">
                  <wp:extent cx="742950" cy="742950"/>
                  <wp:effectExtent l="0" t="0" r="0" b="0"/>
                  <wp:docPr id="8" name="Picture 8" descr="C:\Users\kjones\AppData\Local\Microsoft\Windows\INetCache\Content.MSO\75EE6082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kjones\AppData\Local\Microsoft\Windows\INetCache\Content.MSO\75EE6082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6D63BD" w:rsidRPr="006D63BD" w:rsidRDefault="006D63BD" w:rsidP="006D63BD">
            <w:pPr>
              <w:rPr>
                <w:rFonts w:ascii="Comic Sans MS" w:hAnsi="Comic Sans MS"/>
                <w:sz w:val="24"/>
                <w:szCs w:val="24"/>
                <w:lang w:eastAsia="en-GB"/>
              </w:rPr>
            </w:pPr>
            <w:r w:rsidRPr="006D63BD">
              <w:rPr>
                <w:rFonts w:ascii="Comic Sans MS" w:hAnsi="Comic Sans MS"/>
                <w:sz w:val="24"/>
                <w:szCs w:val="24"/>
                <w:lang w:eastAsia="en-GB"/>
              </w:rPr>
              <w:t>Before you eat...</w:t>
            </w:r>
          </w:p>
          <w:p w:rsidR="006D63BD" w:rsidRPr="00B56D76" w:rsidRDefault="006D63BD" w:rsidP="00B56D76">
            <w:pPr>
              <w:jc w:val="center"/>
              <w:rPr>
                <w:rFonts w:ascii="Comic Sans MS" w:hAnsi="Comic Sans MS"/>
                <w:color w:val="0070C0"/>
                <w:sz w:val="24"/>
                <w:szCs w:val="24"/>
                <w:lang w:eastAsia="en-GB"/>
              </w:rPr>
            </w:pPr>
            <w:r w:rsidRPr="00B56D76">
              <w:rPr>
                <w:rFonts w:ascii="Comic Sans MS" w:hAnsi="Comic Sans MS"/>
                <w:color w:val="0070C0"/>
                <w:sz w:val="24"/>
                <w:szCs w:val="24"/>
                <w:lang w:eastAsia="en-GB"/>
              </w:rPr>
              <w:t>3 x bunny hops</w:t>
            </w:r>
            <w:r w:rsidR="00B56D76" w:rsidRPr="00B56D76">
              <w:rPr>
                <w:rFonts w:ascii="Comic Sans MS" w:hAnsi="Comic Sans MS"/>
                <w:color w:val="0070C0"/>
                <w:sz w:val="24"/>
                <w:szCs w:val="24"/>
                <w:lang w:eastAsia="en-GB"/>
              </w:rPr>
              <w:t xml:space="preserve">       </w:t>
            </w:r>
            <w:r w:rsidRPr="00B56D76">
              <w:rPr>
                <w:rFonts w:ascii="Comic Sans MS" w:hAnsi="Comic Sans MS"/>
                <w:color w:val="0070C0"/>
                <w:sz w:val="24"/>
                <w:szCs w:val="24"/>
                <w:lang w:eastAsia="en-GB"/>
              </w:rPr>
              <w:t>3</w:t>
            </w:r>
            <w:r w:rsidR="00B56D76">
              <w:rPr>
                <w:rFonts w:ascii="Comic Sans MS" w:hAnsi="Comic Sans MS"/>
                <w:color w:val="0070C0"/>
                <w:sz w:val="24"/>
                <w:szCs w:val="24"/>
                <w:lang w:eastAsia="en-GB"/>
              </w:rPr>
              <w:t xml:space="preserve"> </w:t>
            </w:r>
            <w:r w:rsidRPr="00B56D76">
              <w:rPr>
                <w:rFonts w:ascii="Comic Sans MS" w:hAnsi="Comic Sans MS"/>
                <w:color w:val="0070C0"/>
                <w:sz w:val="24"/>
                <w:szCs w:val="24"/>
                <w:lang w:eastAsia="en-GB"/>
              </w:rPr>
              <w:t>x star jumps</w:t>
            </w:r>
          </w:p>
          <w:p w:rsidR="006D63BD" w:rsidRPr="00B56D76" w:rsidRDefault="00B56D76" w:rsidP="00B56D76">
            <w:pPr>
              <w:jc w:val="center"/>
              <w:rPr>
                <w:rFonts w:ascii="Comic Sans MS" w:hAnsi="Comic Sans MS"/>
                <w:color w:val="0070C0"/>
                <w:sz w:val="24"/>
                <w:szCs w:val="24"/>
                <w:lang w:eastAsia="en-GB"/>
              </w:rPr>
            </w:pPr>
            <w:r>
              <w:rPr>
                <w:rFonts w:ascii="Comic Sans MS" w:hAnsi="Comic Sans MS"/>
                <w:color w:val="0070C0"/>
                <w:sz w:val="24"/>
                <w:szCs w:val="24"/>
                <w:lang w:eastAsia="en-GB"/>
              </w:rPr>
              <w:t xml:space="preserve">     </w:t>
            </w:r>
            <w:r w:rsidR="006D63BD" w:rsidRPr="00B56D76">
              <w:rPr>
                <w:rFonts w:ascii="Comic Sans MS" w:hAnsi="Comic Sans MS"/>
                <w:color w:val="0070C0"/>
                <w:sz w:val="24"/>
                <w:szCs w:val="24"/>
                <w:lang w:eastAsia="en-GB"/>
              </w:rPr>
              <w:t>3</w:t>
            </w:r>
            <w:r>
              <w:rPr>
                <w:rFonts w:ascii="Comic Sans MS" w:hAnsi="Comic Sans MS"/>
                <w:color w:val="0070C0"/>
                <w:sz w:val="24"/>
                <w:szCs w:val="24"/>
                <w:lang w:eastAsia="en-GB"/>
              </w:rPr>
              <w:t xml:space="preserve"> </w:t>
            </w:r>
            <w:r w:rsidR="006D63BD" w:rsidRPr="00B56D76">
              <w:rPr>
                <w:rFonts w:ascii="Comic Sans MS" w:hAnsi="Comic Sans MS"/>
                <w:color w:val="0070C0"/>
                <w:sz w:val="24"/>
                <w:szCs w:val="24"/>
                <w:lang w:eastAsia="en-GB"/>
              </w:rPr>
              <w:t>x twirls</w:t>
            </w:r>
            <w:r w:rsidRPr="00B56D76">
              <w:rPr>
                <w:rFonts w:ascii="Comic Sans MS" w:hAnsi="Comic Sans MS"/>
                <w:color w:val="0070C0"/>
                <w:sz w:val="24"/>
                <w:szCs w:val="24"/>
                <w:lang w:eastAsia="en-GB"/>
              </w:rPr>
              <w:t xml:space="preserve">               </w:t>
            </w:r>
            <w:r w:rsidR="006D63BD" w:rsidRPr="00B56D76">
              <w:rPr>
                <w:rFonts w:ascii="Comic Sans MS" w:hAnsi="Comic Sans MS"/>
                <w:color w:val="0070C0"/>
                <w:sz w:val="24"/>
                <w:szCs w:val="24"/>
                <w:lang w:eastAsia="en-GB"/>
              </w:rPr>
              <w:t>3</w:t>
            </w:r>
            <w:r>
              <w:rPr>
                <w:rFonts w:ascii="Comic Sans MS" w:hAnsi="Comic Sans MS"/>
                <w:color w:val="0070C0"/>
                <w:sz w:val="24"/>
                <w:szCs w:val="24"/>
                <w:lang w:eastAsia="en-GB"/>
              </w:rPr>
              <w:t xml:space="preserve"> </w:t>
            </w:r>
            <w:r w:rsidR="006D63BD" w:rsidRPr="00B56D76">
              <w:rPr>
                <w:rFonts w:ascii="Comic Sans MS" w:hAnsi="Comic Sans MS"/>
                <w:color w:val="0070C0"/>
                <w:sz w:val="24"/>
                <w:szCs w:val="24"/>
                <w:lang w:eastAsia="en-GB"/>
              </w:rPr>
              <w:t>x touch the sky</w:t>
            </w:r>
          </w:p>
          <w:p w:rsidR="006D63BD" w:rsidRPr="00B56D76" w:rsidRDefault="006D63BD" w:rsidP="00B56D76">
            <w:pPr>
              <w:jc w:val="center"/>
              <w:rPr>
                <w:rFonts w:ascii="Comic Sans MS" w:hAnsi="Comic Sans MS"/>
                <w:color w:val="0070C0"/>
                <w:sz w:val="24"/>
                <w:szCs w:val="24"/>
                <w:lang w:eastAsia="en-GB"/>
              </w:rPr>
            </w:pPr>
            <w:r w:rsidRPr="00B56D76">
              <w:rPr>
                <w:rFonts w:ascii="Comic Sans MS" w:hAnsi="Comic Sans MS"/>
                <w:color w:val="0070C0"/>
                <w:sz w:val="24"/>
                <w:szCs w:val="24"/>
                <w:lang w:eastAsia="en-GB"/>
              </w:rPr>
              <w:t>3</w:t>
            </w:r>
            <w:r w:rsidR="00B56D76">
              <w:rPr>
                <w:rFonts w:ascii="Comic Sans MS" w:hAnsi="Comic Sans MS"/>
                <w:color w:val="0070C0"/>
                <w:sz w:val="24"/>
                <w:szCs w:val="24"/>
                <w:lang w:eastAsia="en-GB"/>
              </w:rPr>
              <w:t xml:space="preserve"> </w:t>
            </w:r>
            <w:r w:rsidRPr="00B56D76">
              <w:rPr>
                <w:rFonts w:ascii="Comic Sans MS" w:hAnsi="Comic Sans MS"/>
                <w:color w:val="0070C0"/>
                <w:sz w:val="24"/>
                <w:szCs w:val="24"/>
                <w:lang w:eastAsia="en-GB"/>
              </w:rPr>
              <w:t>x touch your toes</w:t>
            </w:r>
          </w:p>
          <w:p w:rsidR="00B6181D" w:rsidRPr="00857560" w:rsidRDefault="00857560" w:rsidP="00857560">
            <w:pPr>
              <w:jc w:val="right"/>
              <w:rPr>
                <w:sz w:val="24"/>
                <w:szCs w:val="24"/>
                <w:lang w:eastAsia="en-GB"/>
              </w:rPr>
            </w:pPr>
            <w:r w:rsidRPr="00857560">
              <w:rPr>
                <w:rFonts w:ascii="Comic Sans MS" w:hAnsi="Comic Sans MS"/>
                <w:sz w:val="24"/>
                <w:szCs w:val="24"/>
                <w:lang w:eastAsia="en-GB"/>
              </w:rPr>
              <w:t>You have</w:t>
            </w:r>
            <w:r w:rsidR="006D63BD" w:rsidRPr="00857560">
              <w:rPr>
                <w:rFonts w:ascii="Comic Sans MS" w:hAnsi="Comic Sans MS"/>
                <w:sz w:val="24"/>
                <w:szCs w:val="24"/>
                <w:lang w:eastAsia="en-GB"/>
              </w:rPr>
              <w:t xml:space="preserve"> earned your lunch!</w:t>
            </w:r>
          </w:p>
        </w:tc>
      </w:tr>
      <w:tr w:rsidR="00857560" w:rsidRPr="002A17D3" w:rsidTr="00C746F5">
        <w:trPr>
          <w:trHeight w:val="848"/>
        </w:trPr>
        <w:tc>
          <w:tcPr>
            <w:tcW w:w="2268" w:type="dxa"/>
          </w:tcPr>
          <w:p w:rsidR="003B2D51" w:rsidRDefault="003B2D51" w:rsidP="008C6901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 w:rsidR="00B6181D"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 w:rsidR="00B6181D"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>pm</w:t>
            </w:r>
          </w:p>
          <w:p w:rsidR="00857560" w:rsidRDefault="00857560" w:rsidP="008C6901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857560" w:rsidRDefault="00857560" w:rsidP="008C6901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857560" w:rsidRDefault="00857560" w:rsidP="008C6901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857560" w:rsidRPr="002A17D3" w:rsidRDefault="00857560" w:rsidP="008C6901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lang w:eastAsia="en-GB"/>
              </w:rPr>
              <w:drawing>
                <wp:inline distT="0" distB="0" distL="0" distR="0" wp14:anchorId="6D191829" wp14:editId="77D78BFF">
                  <wp:extent cx="831533" cy="1114425"/>
                  <wp:effectExtent l="0" t="0" r="6985" b="0"/>
                  <wp:docPr id="7" name="Picture 7" descr="C:\Users\kjones\AppData\Local\Microsoft\Windows\INetCache\Content.MSO\9BF74EDF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jones\AppData\Local\Microsoft\Windows\INetCache\Content.MSO\9BF74EDF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6810" cy="11214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B6181D" w:rsidRDefault="00847AE8" w:rsidP="00B6181D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847AE8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Geography</w:t>
            </w:r>
          </w:p>
          <w:p w:rsidR="00832FB5" w:rsidRDefault="00832FB5" w:rsidP="00832FB5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  <w:u w:val="single"/>
              </w:rPr>
              <w:t xml:space="preserve">Do we know what the difference between the UK </w:t>
            </w:r>
          </w:p>
          <w:p w:rsidR="00832FB5" w:rsidRDefault="00832FB5" w:rsidP="00832FB5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  <w:u w:val="single"/>
              </w:rPr>
              <w:t>and Great Britain?</w:t>
            </w:r>
          </w:p>
          <w:p w:rsidR="00832FB5" w:rsidRDefault="00832FB5" w:rsidP="00832FB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3034C7" w:rsidRDefault="00832FB5" w:rsidP="00832FB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We live in a beautiful country and no two places are </w:t>
            </w:r>
            <w:r w:rsidR="003034C7">
              <w:rPr>
                <w:rFonts w:ascii="Comic Sans MS" w:hAnsi="Comic Sans MS"/>
                <w:sz w:val="24"/>
                <w:szCs w:val="24"/>
              </w:rPr>
              <w:t>the</w:t>
            </w:r>
            <w:r>
              <w:rPr>
                <w:rFonts w:ascii="Comic Sans MS" w:hAnsi="Comic Sans MS"/>
                <w:sz w:val="24"/>
                <w:szCs w:val="24"/>
              </w:rPr>
              <w:t xml:space="preserve"> same. </w:t>
            </w:r>
          </w:p>
          <w:p w:rsidR="003034C7" w:rsidRDefault="00832FB5" w:rsidP="00832FB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Talk through the opening pages of the ‘UK and GB’ </w:t>
            </w:r>
            <w:r w:rsidR="00892A6F">
              <w:rPr>
                <w:rFonts w:ascii="Comic Sans MS" w:hAnsi="Comic Sans MS"/>
                <w:sz w:val="24"/>
                <w:szCs w:val="24"/>
              </w:rPr>
              <w:t>PowerPoint</w:t>
            </w:r>
            <w:r>
              <w:rPr>
                <w:rFonts w:ascii="Comic Sans MS" w:hAnsi="Comic Sans MS"/>
                <w:sz w:val="24"/>
                <w:szCs w:val="24"/>
              </w:rPr>
              <w:t xml:space="preserve"> with someone a home. They may have been to some of these places</w:t>
            </w:r>
            <w:r w:rsidR="00857560">
              <w:rPr>
                <w:rFonts w:ascii="Comic Sans MS" w:hAnsi="Comic Sans MS"/>
                <w:sz w:val="24"/>
                <w:szCs w:val="24"/>
              </w:rPr>
              <w:t xml:space="preserve"> too. What they were</w:t>
            </w:r>
            <w:r>
              <w:rPr>
                <w:rFonts w:ascii="Comic Sans MS" w:hAnsi="Comic Sans MS"/>
                <w:sz w:val="24"/>
                <w:szCs w:val="24"/>
              </w:rPr>
              <w:t xml:space="preserve"> like? How did they get there? How long was their journey? Could they show you the route they took on a map? </w:t>
            </w:r>
          </w:p>
          <w:p w:rsidR="003034C7" w:rsidRDefault="003034C7" w:rsidP="00832FB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32FB5" w:rsidRDefault="00832FB5" w:rsidP="00832FB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The ‘Counties and Regions’ slides will explore human and phys</w:t>
            </w:r>
            <w:r w:rsidR="0002253D">
              <w:rPr>
                <w:rFonts w:ascii="Comic Sans MS" w:hAnsi="Comic Sans MS"/>
                <w:sz w:val="24"/>
                <w:szCs w:val="24"/>
              </w:rPr>
              <w:t>ical features of the land</w:t>
            </w:r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832FB5" w:rsidRDefault="00832FB5" w:rsidP="00832FB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32FB5" w:rsidRDefault="00832FB5" w:rsidP="00832FB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Choose one of the cities you would like to know more about. </w:t>
            </w:r>
          </w:p>
          <w:p w:rsidR="00832FB5" w:rsidRDefault="00832FB5" w:rsidP="00832FB5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(location, is it on a river, famous landmarks, places of historical interest, what you can do there, areas of natural beauty)</w:t>
            </w:r>
          </w:p>
          <w:p w:rsidR="00832FB5" w:rsidRDefault="00832FB5" w:rsidP="00832FB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32FB5" w:rsidRPr="00B6181D" w:rsidRDefault="003034C7" w:rsidP="003034C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Begin to gather your </w:t>
            </w:r>
            <w:r w:rsidR="00832FB5">
              <w:rPr>
                <w:rFonts w:ascii="Comic Sans MS" w:hAnsi="Comic Sans MS"/>
                <w:sz w:val="24"/>
                <w:szCs w:val="24"/>
              </w:rPr>
              <w:t>research ready to continue tomorrow</w:t>
            </w:r>
            <w:r>
              <w:rPr>
                <w:rFonts w:ascii="Comic Sans MS" w:hAnsi="Comic Sans MS"/>
                <w:sz w:val="24"/>
                <w:szCs w:val="24"/>
              </w:rPr>
              <w:t>, you could use a spider diagram for your ideas.</w:t>
            </w:r>
          </w:p>
        </w:tc>
      </w:tr>
      <w:tr w:rsidR="00857560" w:rsidRPr="002A17D3" w:rsidTr="00C746F5">
        <w:trPr>
          <w:trHeight w:val="833"/>
        </w:trPr>
        <w:tc>
          <w:tcPr>
            <w:tcW w:w="2268" w:type="dxa"/>
          </w:tcPr>
          <w:p w:rsidR="003B2D51" w:rsidRDefault="003B2D51" w:rsidP="008C6901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2</w:t>
            </w:r>
            <w:r w:rsidR="002A17D3">
              <w:rPr>
                <w:rFonts w:ascii="Comic Sans MS" w:hAnsi="Comic Sans MS"/>
                <w:b/>
                <w:sz w:val="24"/>
              </w:rPr>
              <w:t>.</w:t>
            </w:r>
            <w:r w:rsidR="00B6181D">
              <w:rPr>
                <w:rFonts w:ascii="Comic Sans MS" w:hAnsi="Comic Sans MS"/>
                <w:b/>
                <w:sz w:val="24"/>
              </w:rPr>
              <w:t>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 w:rsidR="002A17D3"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>pm</w:t>
            </w:r>
          </w:p>
          <w:p w:rsidR="00B04A8E" w:rsidRPr="002A17D3" w:rsidRDefault="00B04A8E" w:rsidP="008C6901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3C8AE0A5">
                  <wp:extent cx="652145" cy="658495"/>
                  <wp:effectExtent l="0" t="0" r="0" b="825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6584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B6181D" w:rsidRDefault="00847AE8" w:rsidP="00C746F5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847AE8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 xml:space="preserve">Picture News </w:t>
            </w:r>
          </w:p>
          <w:p w:rsidR="002D582D" w:rsidRPr="008746D1" w:rsidRDefault="002D582D" w:rsidP="002D582D">
            <w:pPr>
              <w:rPr>
                <w:sz w:val="24"/>
                <w:szCs w:val="24"/>
                <w:lang w:eastAsia="en-GB"/>
              </w:rPr>
            </w:pPr>
            <w:bookmarkStart w:id="0" w:name="_GoBack"/>
            <w:bookmarkEnd w:id="0"/>
            <w:r w:rsidRPr="008746D1">
              <w:rPr>
                <w:rFonts w:ascii="Comic Sans MS" w:hAnsi="Comic Sans MS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  <w:t>Take a look at this week’s Picture News Poster, Learning from Home Ideas and Assembly Resource. The big question is: </w:t>
            </w:r>
            <w:r w:rsidRPr="008746D1">
              <w:rPr>
                <w:rFonts w:ascii="Comic Sans MS" w:hAnsi="Comic Sans MS"/>
                <w:b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  <w:t>Are video games the next best thing to our real lives?</w:t>
            </w:r>
          </w:p>
          <w:p w:rsidR="002D582D" w:rsidRPr="008746D1" w:rsidRDefault="002D582D" w:rsidP="002D582D">
            <w:pPr>
              <w:shd w:val="clear" w:color="auto" w:fill="FFFFFF"/>
              <w:rPr>
                <w:color w:val="000000"/>
                <w:sz w:val="24"/>
                <w:szCs w:val="24"/>
                <w:lang w:eastAsia="en-GB"/>
              </w:rPr>
            </w:pPr>
            <w:r w:rsidRPr="008746D1">
              <w:rPr>
                <w:rFonts w:ascii="Comic Sans MS" w:hAnsi="Comic Sans MS"/>
                <w:color w:val="000000"/>
                <w:sz w:val="24"/>
                <w:szCs w:val="24"/>
                <w:bdr w:val="none" w:sz="0" w:space="0" w:color="auto" w:frame="1"/>
                <w:lang w:eastAsia="en-GB"/>
              </w:rPr>
              <w:t>You could take a look at these videos for more information:</w:t>
            </w:r>
          </w:p>
          <w:p w:rsidR="002D582D" w:rsidRPr="008746D1" w:rsidRDefault="002D582D" w:rsidP="002D582D">
            <w:pPr>
              <w:shd w:val="clear" w:color="auto" w:fill="FFFFFF"/>
              <w:rPr>
                <w:color w:val="000000"/>
                <w:sz w:val="24"/>
                <w:szCs w:val="24"/>
                <w:lang w:eastAsia="en-GB"/>
              </w:rPr>
            </w:pPr>
            <w:r w:rsidRPr="008746D1">
              <w:rPr>
                <w:rFonts w:ascii="Comic Sans MS" w:hAnsi="Comic Sans MS"/>
                <w:color w:val="000000"/>
                <w:sz w:val="24"/>
                <w:szCs w:val="24"/>
                <w:bdr w:val="none" w:sz="0" w:space="0" w:color="auto" w:frame="1"/>
                <w:lang w:eastAsia="en-GB"/>
              </w:rPr>
              <w:t>This week’s news story: </w:t>
            </w:r>
            <w:hyperlink r:id="rId14" w:history="1">
              <w:r w:rsidRPr="008746D1">
                <w:rPr>
                  <w:rStyle w:val="Hyperlink"/>
                  <w:rFonts w:ascii="Comic Sans MS" w:hAnsi="Comic Sans MS"/>
                  <w:sz w:val="24"/>
                  <w:szCs w:val="24"/>
                  <w:bdr w:val="none" w:sz="0" w:space="0" w:color="auto" w:frame="1"/>
                  <w:lang w:eastAsia="en-GB"/>
                </w:rPr>
                <w:t>bit.ly/2xi6sgG</w:t>
              </w:r>
            </w:hyperlink>
            <w:r w:rsidRPr="008746D1">
              <w:rPr>
                <w:color w:val="000000"/>
                <w:sz w:val="24"/>
                <w:szCs w:val="24"/>
                <w:lang w:eastAsia="en-GB"/>
              </w:rPr>
              <w:t xml:space="preserve"> </w:t>
            </w:r>
          </w:p>
          <w:p w:rsidR="002D582D" w:rsidRPr="008746D1" w:rsidRDefault="002D582D" w:rsidP="002D582D">
            <w:pPr>
              <w:shd w:val="clear" w:color="auto" w:fill="FFFFFF"/>
              <w:rPr>
                <w:color w:val="000000"/>
                <w:sz w:val="24"/>
                <w:szCs w:val="24"/>
                <w:lang w:eastAsia="en-GB"/>
              </w:rPr>
            </w:pPr>
            <w:r w:rsidRPr="008746D1">
              <w:rPr>
                <w:rFonts w:ascii="Comic Sans MS" w:hAnsi="Comic Sans MS"/>
                <w:color w:val="000000"/>
                <w:sz w:val="24"/>
                <w:szCs w:val="24"/>
                <w:bdr w:val="none" w:sz="0" w:space="0" w:color="auto" w:frame="1"/>
                <w:lang w:eastAsia="en-GB"/>
              </w:rPr>
              <w:t>Recent increase of people playing computer games: </w:t>
            </w:r>
            <w:hyperlink r:id="rId15" w:tgtFrame="_blank" w:history="1">
              <w:r w:rsidRPr="008746D1">
                <w:rPr>
                  <w:rFonts w:ascii="Comic Sans MS" w:hAnsi="Comic Sans MS"/>
                  <w:color w:val="0000FF"/>
                  <w:sz w:val="24"/>
                  <w:szCs w:val="24"/>
                  <w:u w:val="single"/>
                  <w:bdr w:val="none" w:sz="0" w:space="0" w:color="auto" w:frame="1"/>
                  <w:lang w:eastAsia="en-GB"/>
                </w:rPr>
                <w:t>cnb.cx/3cpOXKj</w:t>
              </w:r>
            </w:hyperlink>
          </w:p>
          <w:p w:rsidR="002D582D" w:rsidRPr="008746D1" w:rsidRDefault="002D582D" w:rsidP="002D582D">
            <w:pPr>
              <w:shd w:val="clear" w:color="auto" w:fill="FFFFFF"/>
              <w:rPr>
                <w:color w:val="000000"/>
                <w:sz w:val="24"/>
                <w:szCs w:val="24"/>
                <w:lang w:eastAsia="en-GB"/>
              </w:rPr>
            </w:pPr>
            <w:r w:rsidRPr="008746D1">
              <w:rPr>
                <w:rFonts w:ascii="Comic Sans MS" w:hAnsi="Comic Sans MS"/>
                <w:color w:val="000000"/>
                <w:sz w:val="24"/>
                <w:szCs w:val="24"/>
                <w:bdr w:val="none" w:sz="0" w:space="0" w:color="auto" w:frame="1"/>
                <w:lang w:eastAsia="en-GB"/>
              </w:rPr>
              <w:t>Virtual Assembly: </w:t>
            </w:r>
            <w:hyperlink r:id="rId16" w:tgtFrame="_blank" w:history="1">
              <w:r w:rsidRPr="008746D1">
                <w:rPr>
                  <w:rFonts w:ascii="Comic Sans MS" w:hAnsi="Comic Sans MS"/>
                  <w:color w:val="0000FF"/>
                  <w:sz w:val="24"/>
                  <w:szCs w:val="24"/>
                  <w:u w:val="single"/>
                  <w:bdr w:val="none" w:sz="0" w:space="0" w:color="auto" w:frame="1"/>
                  <w:lang w:eastAsia="en-GB"/>
                </w:rPr>
                <w:t>vimeo.com/channels/</w:t>
              </w:r>
              <w:proofErr w:type="spellStart"/>
              <w:r w:rsidRPr="008746D1">
                <w:rPr>
                  <w:rFonts w:ascii="Comic Sans MS" w:hAnsi="Comic Sans MS"/>
                  <w:color w:val="0000FF"/>
                  <w:sz w:val="24"/>
                  <w:szCs w:val="24"/>
                  <w:u w:val="single"/>
                  <w:bdr w:val="none" w:sz="0" w:space="0" w:color="auto" w:frame="1"/>
                  <w:lang w:eastAsia="en-GB"/>
                </w:rPr>
                <w:t>picturenews</w:t>
              </w:r>
              <w:proofErr w:type="spellEnd"/>
            </w:hyperlink>
          </w:p>
          <w:p w:rsidR="002D582D" w:rsidRPr="00847AE8" w:rsidRDefault="002D582D" w:rsidP="002D582D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8746D1">
              <w:rPr>
                <w:rFonts w:ascii="Comic Sans MS" w:hAnsi="Comic Sans MS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en-GB"/>
              </w:rPr>
              <w:t>Choose and complete one of the ‘Learning from Home’ activities based on this story.</w:t>
            </w:r>
          </w:p>
        </w:tc>
      </w:tr>
      <w:tr w:rsidR="00857560" w:rsidRPr="002A17D3" w:rsidTr="00C746F5">
        <w:trPr>
          <w:trHeight w:val="833"/>
        </w:trPr>
        <w:tc>
          <w:tcPr>
            <w:tcW w:w="2268" w:type="dxa"/>
          </w:tcPr>
          <w:p w:rsidR="003C42D2" w:rsidRDefault="003C42D2" w:rsidP="0026099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260999" w:rsidRPr="00C81818" w:rsidRDefault="00260999" w:rsidP="00260999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noProof/>
                <w:sz w:val="24"/>
                <w:szCs w:val="24"/>
                <w:lang w:eastAsia="en-GB"/>
              </w:rPr>
              <w:drawing>
                <wp:inline distT="0" distB="0" distL="0" distR="0" wp14:anchorId="26331E4A" wp14:editId="121DCE09">
                  <wp:extent cx="695325" cy="695325"/>
                  <wp:effectExtent l="0" t="0" r="9525" b="9525"/>
                  <wp:docPr id="6" name="Picture 6" descr="C:\Users\kjones\AppData\Local\Microsoft\Windows\INetCache\Content.MSO\27360354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kjones\AppData\Local\Microsoft\Windows\INetCache\Content.MSO\27360354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702098" cy="7020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260999" w:rsidRPr="00C81818" w:rsidRDefault="00260999" w:rsidP="00260999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Reading</w:t>
            </w:r>
          </w:p>
          <w:p w:rsidR="00260999" w:rsidRPr="00C81818" w:rsidRDefault="00260999" w:rsidP="00260999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Remember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>from all good readers</w:t>
            </w:r>
            <w:r>
              <w:rPr>
                <w:rFonts w:ascii="Comic Sans MS" w:hAnsi="Comic Sans MS"/>
                <w:b/>
                <w:sz w:val="24"/>
                <w:szCs w:val="24"/>
              </w:rPr>
              <w:t>,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 xml:space="preserve"> come good writers!</w:t>
            </w:r>
          </w:p>
          <w:p w:rsidR="00857560" w:rsidRPr="00C81818" w:rsidRDefault="00260999" w:rsidP="00857560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Make sure you spend </w:t>
            </w:r>
            <w:r w:rsidRPr="00857560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some time reading today. Read one of your own books or have a look </w:t>
            </w:r>
            <w:r w:rsidR="00857560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at </w:t>
            </w:r>
            <w:hyperlink r:id="rId18" w:history="1">
              <w:r w:rsidR="00857560" w:rsidRPr="004373C5">
                <w:rPr>
                  <w:rStyle w:val="Hyperlink"/>
                  <w:rFonts w:ascii="Comic Sans MS" w:hAnsi="Comic Sans MS"/>
                  <w:sz w:val="24"/>
                  <w:szCs w:val="24"/>
                  <w:shd w:val="clear" w:color="auto" w:fill="FFFFFF" w:themeFill="background1"/>
                </w:rPr>
                <w:t>https://www.worldofdavidwalliams.com/elevenses/</w:t>
              </w:r>
            </w:hyperlink>
          </w:p>
        </w:tc>
      </w:tr>
    </w:tbl>
    <w:p w:rsidR="003B2D51" w:rsidRDefault="003B2D51"/>
    <w:sectPr w:rsidR="003B2D5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16B23"/>
    <w:rsid w:val="0002253D"/>
    <w:rsid w:val="001D1250"/>
    <w:rsid w:val="00260999"/>
    <w:rsid w:val="002A17D3"/>
    <w:rsid w:val="002D582D"/>
    <w:rsid w:val="003034C7"/>
    <w:rsid w:val="003B2D51"/>
    <w:rsid w:val="003C42D2"/>
    <w:rsid w:val="004A008A"/>
    <w:rsid w:val="00593490"/>
    <w:rsid w:val="005C295F"/>
    <w:rsid w:val="006D63BD"/>
    <w:rsid w:val="00832FB5"/>
    <w:rsid w:val="00847AE8"/>
    <w:rsid w:val="00857560"/>
    <w:rsid w:val="008612CD"/>
    <w:rsid w:val="00892A6F"/>
    <w:rsid w:val="008A45E9"/>
    <w:rsid w:val="008C6901"/>
    <w:rsid w:val="009912A2"/>
    <w:rsid w:val="00B04A8E"/>
    <w:rsid w:val="00B56D76"/>
    <w:rsid w:val="00B6181D"/>
    <w:rsid w:val="00C13FE9"/>
    <w:rsid w:val="00C746F5"/>
    <w:rsid w:val="00EC27F2"/>
    <w:rsid w:val="00F54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1001CC3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hyperlink" Target="https://www.worldofdavidwalliams.com/elevenses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hyperlink" Target="http://www.vimeo.com/channels/picturenews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wmf"/><Relationship Id="rId15" Type="http://schemas.openxmlformats.org/officeDocument/2006/relationships/hyperlink" Target="https://cnb.cx/3cpOXKj" TargetMode="External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file:///C:\Users\CBranson\AppData\Local\Temp\2\Temp1_27.4.20%20Monday%20(1).zip\27.4.20%20Monday\bit.ly\2xi6sg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EBB029F0</Template>
  <TotalTime>1</TotalTime>
  <Pages>2</Pages>
  <Words>499</Words>
  <Characters>2848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CBranson</cp:lastModifiedBy>
  <cp:revision>2</cp:revision>
  <dcterms:created xsi:type="dcterms:W3CDTF">2020-04-26T12:49:00Z</dcterms:created>
  <dcterms:modified xsi:type="dcterms:W3CDTF">2020-04-26T12:49:00Z</dcterms:modified>
</cp:coreProperties>
</file>